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97496" w14:textId="77777777" w:rsidR="005C44A5" w:rsidRDefault="005C44A5" w:rsidP="005C4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LEDSHAM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fl.1428)</w:t>
      </w:r>
    </w:p>
    <w:p w14:paraId="2D7AA1C5" w14:textId="77777777" w:rsidR="005C44A5" w:rsidRDefault="005C44A5" w:rsidP="005C4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Kingsland, Herefordshire.</w:t>
      </w:r>
    </w:p>
    <w:p w14:paraId="549CBF08" w14:textId="77777777" w:rsidR="005C44A5" w:rsidRDefault="005C44A5" w:rsidP="005C44A5">
      <w:pPr>
        <w:pStyle w:val="NoSpacing"/>
        <w:rPr>
          <w:rFonts w:cs="Times New Roman"/>
          <w:szCs w:val="24"/>
        </w:rPr>
      </w:pPr>
    </w:p>
    <w:p w14:paraId="1C598627" w14:textId="77777777" w:rsidR="005C44A5" w:rsidRDefault="005C44A5" w:rsidP="005C44A5">
      <w:pPr>
        <w:pStyle w:val="NoSpacing"/>
        <w:rPr>
          <w:rFonts w:cs="Times New Roman"/>
          <w:szCs w:val="24"/>
        </w:rPr>
      </w:pPr>
    </w:p>
    <w:p w14:paraId="317C3D64" w14:textId="77777777" w:rsidR="005C44A5" w:rsidRDefault="005C44A5" w:rsidP="005C4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Jul.</w:t>
      </w: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>He became Rector.</w:t>
      </w:r>
    </w:p>
    <w:p w14:paraId="064BFA27" w14:textId="77777777" w:rsidR="005C44A5" w:rsidRDefault="005C44A5" w:rsidP="005C4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33169">
          <w:rPr>
            <w:rStyle w:val="Hyperlink"/>
            <w:rFonts w:cs="Times New Roman"/>
            <w:szCs w:val="24"/>
          </w:rPr>
          <w:t>www.melocki.org.uk/diocese/Kingsland.html</w:t>
        </w:r>
      </w:hyperlink>
      <w:r>
        <w:rPr>
          <w:rFonts w:cs="Times New Roman"/>
          <w:szCs w:val="24"/>
        </w:rPr>
        <w:t xml:space="preserve"> )</w:t>
      </w:r>
    </w:p>
    <w:p w14:paraId="2BC84EF6" w14:textId="77777777" w:rsidR="005C44A5" w:rsidRDefault="005C44A5" w:rsidP="005C44A5">
      <w:pPr>
        <w:pStyle w:val="NoSpacing"/>
        <w:rPr>
          <w:rFonts w:cs="Times New Roman"/>
          <w:szCs w:val="24"/>
        </w:rPr>
      </w:pPr>
    </w:p>
    <w:p w14:paraId="3E89EDF6" w14:textId="77777777" w:rsidR="005C44A5" w:rsidRDefault="005C44A5" w:rsidP="005C44A5">
      <w:pPr>
        <w:pStyle w:val="NoSpacing"/>
        <w:rPr>
          <w:rFonts w:cs="Times New Roman"/>
          <w:szCs w:val="24"/>
        </w:rPr>
      </w:pPr>
    </w:p>
    <w:p w14:paraId="4C7AD1DB" w14:textId="77777777" w:rsidR="005C44A5" w:rsidRDefault="005C44A5" w:rsidP="005C4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13 March 2025</w:t>
      </w:r>
      <w:r>
        <w:rPr>
          <w:rFonts w:cs="Times New Roman"/>
          <w:szCs w:val="24"/>
        </w:rPr>
        <w:fldChar w:fldCharType="end"/>
      </w:r>
    </w:p>
    <w:p w14:paraId="2690D9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38975" w14:textId="77777777" w:rsidR="005C44A5" w:rsidRDefault="005C44A5" w:rsidP="009139A6">
      <w:r>
        <w:separator/>
      </w:r>
    </w:p>
  </w:endnote>
  <w:endnote w:type="continuationSeparator" w:id="0">
    <w:p w14:paraId="2A5E3206" w14:textId="77777777" w:rsidR="005C44A5" w:rsidRDefault="005C44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33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BA7D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F87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CBBCB" w14:textId="77777777" w:rsidR="005C44A5" w:rsidRDefault="005C44A5" w:rsidP="009139A6">
      <w:r>
        <w:separator/>
      </w:r>
    </w:p>
  </w:footnote>
  <w:footnote w:type="continuationSeparator" w:id="0">
    <w:p w14:paraId="4C1AD908" w14:textId="77777777" w:rsidR="005C44A5" w:rsidRDefault="005C44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56E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2A9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AA4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4A5"/>
    <w:rsid w:val="000666E0"/>
    <w:rsid w:val="002510B7"/>
    <w:rsid w:val="00270799"/>
    <w:rsid w:val="005C130B"/>
    <w:rsid w:val="005C44A5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4E516"/>
  <w15:chartTrackingRefBased/>
  <w15:docId w15:val="{32ABCFDC-B245-4795-9853-55831A36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C44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Kingsland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2025-03-13T21:10:00Z</dcterms:created>
  <dcterms:modified xsi:type="dcterms:W3CDTF">2025-03-13T21:11:00Z</dcterms:modified>
</cp:coreProperties>
</file>